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A55230" w14:textId="1BF68190" w:rsidR="00D7200C" w:rsidRDefault="00D7200C" w:rsidP="00BF625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Isabel TOLLE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d.1429)</w:t>
      </w:r>
    </w:p>
    <w:p w14:paraId="3D1F547F" w14:textId="7B217F76" w:rsidR="00D7200C" w:rsidRDefault="00D7200C" w:rsidP="00BF625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Whitby.</w:t>
      </w:r>
    </w:p>
    <w:p w14:paraId="2978CE28" w14:textId="77777777" w:rsidR="00D7200C" w:rsidRDefault="00D7200C" w:rsidP="00BF625B">
      <w:pPr>
        <w:pStyle w:val="NoSpacing"/>
        <w:rPr>
          <w:rFonts w:cs="Times New Roman"/>
          <w:szCs w:val="24"/>
        </w:rPr>
      </w:pPr>
    </w:p>
    <w:p w14:paraId="2C3303DF" w14:textId="77777777" w:rsidR="00D7200C" w:rsidRDefault="00D7200C" w:rsidP="00BF625B">
      <w:pPr>
        <w:pStyle w:val="NoSpacing"/>
        <w:rPr>
          <w:rFonts w:cs="Times New Roman"/>
          <w:szCs w:val="24"/>
        </w:rPr>
      </w:pPr>
    </w:p>
    <w:p w14:paraId="6F5C19C6" w14:textId="04EA5CD7" w:rsidR="00D7200C" w:rsidRDefault="00D7200C" w:rsidP="00BF625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3 Aug.1429</w:t>
      </w:r>
      <w:r>
        <w:rPr>
          <w:rFonts w:cs="Times New Roman"/>
          <w:szCs w:val="24"/>
        </w:rPr>
        <w:tab/>
        <w:t>She made her Will.   (W.Y.R. p.170)</w:t>
      </w:r>
    </w:p>
    <w:p w14:paraId="2B89BDB3" w14:textId="159C94A4" w:rsidR="00D7200C" w:rsidRDefault="00D7200C" w:rsidP="00BF625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12 Aug.</w:t>
      </w:r>
      <w:r>
        <w:rPr>
          <w:rFonts w:cs="Times New Roman"/>
          <w:szCs w:val="24"/>
        </w:rPr>
        <w:tab/>
        <w:t>Probate of her Will.   (ibid.)</w:t>
      </w:r>
    </w:p>
    <w:p w14:paraId="7F8B5068" w14:textId="77777777" w:rsidR="00D7200C" w:rsidRDefault="00D7200C" w:rsidP="00BF625B">
      <w:pPr>
        <w:pStyle w:val="NoSpacing"/>
        <w:rPr>
          <w:rFonts w:cs="Times New Roman"/>
          <w:szCs w:val="24"/>
        </w:rPr>
      </w:pPr>
    </w:p>
    <w:p w14:paraId="60C2CAB0" w14:textId="77777777" w:rsidR="00D7200C" w:rsidRDefault="00D7200C" w:rsidP="00BF625B">
      <w:pPr>
        <w:pStyle w:val="NoSpacing"/>
        <w:rPr>
          <w:rFonts w:cs="Times New Roman"/>
          <w:szCs w:val="24"/>
        </w:rPr>
      </w:pPr>
    </w:p>
    <w:p w14:paraId="4DAD1C85" w14:textId="0EAE9BBF" w:rsidR="00D7200C" w:rsidRDefault="00D7200C" w:rsidP="00BF625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23 February 2024</w:t>
      </w:r>
    </w:p>
    <w:p w14:paraId="327B6F15" w14:textId="77777777" w:rsidR="00D7200C" w:rsidRPr="00D7200C" w:rsidRDefault="00D7200C" w:rsidP="00BF625B">
      <w:pPr>
        <w:pStyle w:val="NoSpacing"/>
        <w:rPr>
          <w:rFonts w:cs="Times New Roman"/>
          <w:szCs w:val="24"/>
        </w:rPr>
      </w:pPr>
    </w:p>
    <w:p w14:paraId="0B324964" w14:textId="2B02A534" w:rsidR="00BF625B" w:rsidRPr="00BF625B" w:rsidRDefault="00BF625B" w:rsidP="00BF625B">
      <w:pPr>
        <w:pStyle w:val="NoSpacing"/>
        <w:rPr>
          <w:rFonts w:cs="Times New Roman"/>
          <w:szCs w:val="24"/>
        </w:rPr>
      </w:pPr>
    </w:p>
    <w:p w14:paraId="5D195E04" w14:textId="35FAC64E" w:rsidR="00150E05" w:rsidRPr="00150E05" w:rsidRDefault="00150E05" w:rsidP="009139A6">
      <w:pPr>
        <w:pStyle w:val="NoSpacing"/>
        <w:rPr>
          <w:rFonts w:cs="Times New Roman"/>
          <w:szCs w:val="24"/>
        </w:rPr>
      </w:pPr>
    </w:p>
    <w:sectPr w:rsidR="00150E05" w:rsidRPr="00150E0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41CCCD" w14:textId="77777777" w:rsidR="00150E05" w:rsidRDefault="00150E05" w:rsidP="009139A6">
      <w:r>
        <w:separator/>
      </w:r>
    </w:p>
  </w:endnote>
  <w:endnote w:type="continuationSeparator" w:id="0">
    <w:p w14:paraId="5FBB8649" w14:textId="77777777" w:rsidR="00150E05" w:rsidRDefault="00150E0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74CEA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A01372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C3841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1D6E73" w14:textId="77777777" w:rsidR="00150E05" w:rsidRDefault="00150E05" w:rsidP="009139A6">
      <w:r>
        <w:separator/>
      </w:r>
    </w:p>
  </w:footnote>
  <w:footnote w:type="continuationSeparator" w:id="0">
    <w:p w14:paraId="203FB811" w14:textId="77777777" w:rsidR="00150E05" w:rsidRDefault="00150E0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D60B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E6F23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1E873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0E05"/>
    <w:rsid w:val="000666E0"/>
    <w:rsid w:val="00150E05"/>
    <w:rsid w:val="002510B7"/>
    <w:rsid w:val="00552C38"/>
    <w:rsid w:val="005C130B"/>
    <w:rsid w:val="00826F5C"/>
    <w:rsid w:val="009139A6"/>
    <w:rsid w:val="009448BB"/>
    <w:rsid w:val="00947624"/>
    <w:rsid w:val="00A3176C"/>
    <w:rsid w:val="00A333B3"/>
    <w:rsid w:val="00AE65F8"/>
    <w:rsid w:val="00BA00AB"/>
    <w:rsid w:val="00BD21B2"/>
    <w:rsid w:val="00BF625B"/>
    <w:rsid w:val="00CB4ED9"/>
    <w:rsid w:val="00D7200C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07A02E"/>
  <w15:chartTrackingRefBased/>
  <w15:docId w15:val="{C846587D-05F2-49E5-BC4F-31B1A1E78C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50</TotalTime>
  <Pages>1</Pages>
  <Words>22</Words>
  <Characters>128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2024-02-23T17:42:00Z</dcterms:created>
  <dcterms:modified xsi:type="dcterms:W3CDTF">2024-02-23T19:38:00Z</dcterms:modified>
</cp:coreProperties>
</file>